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11" w:rsidRDefault="00112A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АВТОМОЕЧНЫЙ КОМПЛЕКС.</w:t>
      </w:r>
    </w:p>
    <w:p w:rsidR="00112A11" w:rsidRDefault="00112A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РФ, Московская область, Раменский муниципальный район, с/п Ганусовское, д. Малышево</w:t>
      </w:r>
    </w:p>
    <w:p w:rsidR="00112A11" w:rsidRDefault="00112A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Земельный участок с к. н. 50:23:0050399:300</w:t>
      </w:r>
    </w:p>
    <w:p w:rsidR="00112A11" w:rsidRDefault="00112A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A11" w:rsidRDefault="00112A11">
      <w:bookmarkStart w:id="0" w:name="_gjdgxs" w:colFirst="0" w:colLast="0"/>
      <w:bookmarkEnd w:id="0"/>
    </w:p>
    <w:p w:rsidR="00112A11" w:rsidRDefault="00112A11">
      <w:r w:rsidRPr="0013144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g" o:spid="_x0000_i1025" type="#_x0000_t75" style="width:262.5pt;height:147.75pt;visibility:visible">
            <v:imagedata r:id="rId4" o:title=""/>
          </v:shape>
        </w:pict>
      </w:r>
    </w:p>
    <w:sectPr w:rsidR="00112A11" w:rsidSect="005E55C1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5C1"/>
    <w:rsid w:val="00106947"/>
    <w:rsid w:val="00112A11"/>
    <w:rsid w:val="00131448"/>
    <w:rsid w:val="00524826"/>
    <w:rsid w:val="005E55C1"/>
    <w:rsid w:val="00A12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C1"/>
    <w:pPr>
      <w:spacing w:after="200" w:line="276" w:lineRule="auto"/>
    </w:pPr>
  </w:style>
  <w:style w:type="paragraph" w:styleId="Heading1">
    <w:name w:val="heading 1"/>
    <w:basedOn w:val="normal0"/>
    <w:next w:val="normal0"/>
    <w:link w:val="Heading1Char"/>
    <w:uiPriority w:val="99"/>
    <w:qFormat/>
    <w:rsid w:val="005E55C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5E55C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5E55C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5E55C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5E55C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5E55C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9A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9A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9A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9A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9A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9AE"/>
    <w:rPr>
      <w:rFonts w:asciiTheme="minorHAnsi" w:eastAsiaTheme="minorEastAsia" w:hAnsiTheme="minorHAnsi" w:cstheme="minorBidi"/>
      <w:b/>
      <w:bCs/>
    </w:rPr>
  </w:style>
  <w:style w:type="paragraph" w:customStyle="1" w:styleId="normal0">
    <w:name w:val="normal"/>
    <w:uiPriority w:val="99"/>
    <w:rsid w:val="005E55C1"/>
    <w:pPr>
      <w:spacing w:after="200" w:line="276" w:lineRule="auto"/>
    </w:pPr>
  </w:style>
  <w:style w:type="paragraph" w:styleId="Title">
    <w:name w:val="Title"/>
    <w:basedOn w:val="normal0"/>
    <w:next w:val="normal0"/>
    <w:link w:val="TitleChar"/>
    <w:uiPriority w:val="99"/>
    <w:qFormat/>
    <w:rsid w:val="005E55C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A09A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5E55C1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A09AE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22</Words>
  <Characters>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АВТОМОЕЧНЫЙ КОМПЛЕКС</dc:title>
  <dc:subject/>
  <dc:creator>adminUSER</dc:creator>
  <cp:keywords/>
  <dc:description/>
  <cp:lastModifiedBy>Admin</cp:lastModifiedBy>
  <cp:revision>2</cp:revision>
  <dcterms:created xsi:type="dcterms:W3CDTF">2019-08-20T12:04:00Z</dcterms:created>
  <dcterms:modified xsi:type="dcterms:W3CDTF">2019-08-20T12:04:00Z</dcterms:modified>
</cp:coreProperties>
</file>